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FB" w:rsidRDefault="001467FB" w:rsidP="00EE12A3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E12A3">
        <w:rPr>
          <w:rFonts w:ascii="Times New Roman" w:hAnsi="Times New Roman" w:hint="eastAsia"/>
          <w:b/>
          <w:bCs/>
          <w:sz w:val="28"/>
          <w:szCs w:val="28"/>
        </w:rPr>
        <w:t>浙江</w:t>
      </w:r>
      <w:r>
        <w:rPr>
          <w:rFonts w:ascii="Times New Roman" w:hAnsi="Times New Roman" w:hint="eastAsia"/>
          <w:b/>
          <w:bCs/>
          <w:sz w:val="28"/>
          <w:szCs w:val="28"/>
        </w:rPr>
        <w:t>省高校招生职业技能考试旅游服务类前厅服务技能操作</w:t>
      </w:r>
    </w:p>
    <w:p w:rsidR="001467FB" w:rsidRDefault="001467FB" w:rsidP="00EE12A3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hint="eastAsia"/>
          <w:b/>
          <w:bCs/>
          <w:sz w:val="28"/>
          <w:szCs w:val="28"/>
        </w:rPr>
        <w:t>英语口语表达（英译汉</w:t>
      </w:r>
      <w:r w:rsidRPr="00EE12A3">
        <w:rPr>
          <w:rFonts w:ascii="Times New Roman" w:hAnsi="Times New Roman" w:hint="eastAsia"/>
          <w:b/>
          <w:bCs/>
          <w:sz w:val="28"/>
          <w:szCs w:val="28"/>
        </w:rPr>
        <w:t>）试题库</w:t>
      </w:r>
    </w:p>
    <w:p w:rsidR="001467FB" w:rsidRDefault="001467FB" w:rsidP="00F1404D">
      <w:pPr>
        <w:rPr>
          <w:rFonts w:ascii="Times New Roman" w:hAnsi="Times New Roman"/>
          <w:b/>
          <w:bCs/>
          <w:sz w:val="28"/>
          <w:szCs w:val="28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(1)Do you have one single room for two nights?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我想订两个晚上的单人房一间，行吗？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(2)Room Reservation</w:t>
      </w:r>
      <w:r w:rsidRPr="00F1404D">
        <w:rPr>
          <w:rFonts w:ascii="Times New Roman" w:hAnsi="Times New Roman" w:hint="eastAsia"/>
          <w:szCs w:val="24"/>
        </w:rPr>
        <w:t>，</w:t>
      </w:r>
      <w:r w:rsidRPr="00F1404D">
        <w:rPr>
          <w:rFonts w:ascii="Times New Roman" w:hAnsi="Times New Roman"/>
          <w:szCs w:val="24"/>
        </w:rPr>
        <w:t xml:space="preserve">May I help you?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客房预订部，有什么可以为您效劳？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297846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(3)I’d like to book a room.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我想订个房间。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(4)How many nights do you wish to stay? 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您希望住几晚？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</w:p>
    <w:p w:rsidR="001467FB" w:rsidRPr="00297846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(5)How much is the room? 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房价是多少钱？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(6)Which date would that be? 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要订在什么时候？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</w:p>
    <w:p w:rsidR="001467FB" w:rsidRPr="00297846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(7)How many guests will there be in your party? 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您一行有多少人</w:t>
      </w:r>
      <w:r>
        <w:rPr>
          <w:rFonts w:ascii="Times New Roman" w:hAnsi="Times New Roman" w:hint="eastAsia"/>
          <w:szCs w:val="24"/>
        </w:rPr>
        <w:t>参加舞会</w:t>
      </w:r>
      <w:r w:rsidRPr="00F1404D">
        <w:rPr>
          <w:rFonts w:ascii="Times New Roman" w:hAnsi="Times New Roman" w:hint="eastAsia"/>
          <w:szCs w:val="24"/>
        </w:rPr>
        <w:t>？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</w:p>
    <w:p w:rsidR="001467FB" w:rsidRPr="00297846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(8)May I know your phone number? 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能告诉我您的电话吗？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</w:p>
    <w:p w:rsidR="001467FB" w:rsidRPr="001C05BB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(9)How do you spell that? 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请问怎么拼写？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</w:p>
    <w:p w:rsidR="001467FB" w:rsidRPr="001C05BB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(10)Could you hold the line, please? </w:t>
      </w:r>
    </w:p>
    <w:p w:rsidR="001467FB" w:rsidRPr="00F1404D" w:rsidRDefault="001467FB" w:rsidP="00CD2B3D">
      <w:pPr>
        <w:spacing w:line="300" w:lineRule="exact"/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请别挂断好吗？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(11)Thank you for waiting, sir.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让您就等了，先生。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(12)I’ll arrive late, but please keep my reservation.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我会晚一点到达，请保留所预订的房间。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(13)Would you like to make a guaranteed reservation?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您愿意做个担保预订吗？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(14)I’d like to confirm your reservation.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我想再确认一下您的预订。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(15)May I have your flight number, please?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请告诉我您搭乘的班机号码好吗？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(16)We offer free transportation to and from the airport.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我们提供免费的机场迎送服务。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(17)We offer pick-up service at the airport.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我们在机场提供有接机服务。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(18)Do you know your arrival time at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 w:rsidRPr="00F1404D">
              <w:rPr>
                <w:rFonts w:ascii="Times New Roman" w:hAnsi="Times New Roman"/>
                <w:szCs w:val="24"/>
              </w:rPr>
              <w:t>XXX</w:t>
            </w:r>
          </w:smartTag>
          <w:r w:rsidRPr="00F1404D">
            <w:rPr>
              <w:rFonts w:ascii="Times New Roman" w:hAnsi="Times New Roman"/>
              <w:szCs w:val="24"/>
            </w:rPr>
            <w:t xml:space="preserve"> </w:t>
          </w:r>
          <w:smartTag w:uri="urn:schemas-microsoft-com:office:smarttags" w:element="PlaceType">
            <w:r w:rsidRPr="00F1404D">
              <w:rPr>
                <w:rFonts w:ascii="Times New Roman" w:hAnsi="Times New Roman"/>
                <w:szCs w:val="24"/>
              </w:rPr>
              <w:t>Airport</w:t>
            </w:r>
          </w:smartTag>
        </w:smartTag>
      </w:smartTag>
      <w:r w:rsidRPr="00F1404D">
        <w:rPr>
          <w:rFonts w:ascii="Times New Roman" w:hAnsi="Times New Roman"/>
          <w:szCs w:val="24"/>
        </w:rPr>
        <w:t xml:space="preserve">, sir?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您知道您抵达</w:t>
      </w:r>
      <w:r w:rsidRPr="00F1404D">
        <w:rPr>
          <w:rFonts w:ascii="Times New Roman" w:hAnsi="Times New Roman"/>
          <w:szCs w:val="24"/>
        </w:rPr>
        <w:t>XXX</w:t>
      </w:r>
      <w:r w:rsidRPr="00F1404D">
        <w:rPr>
          <w:rFonts w:ascii="Times New Roman" w:hAnsi="Times New Roman" w:hint="eastAsia"/>
          <w:szCs w:val="24"/>
        </w:rPr>
        <w:t>机场的时间吗？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(19)Do you mean local time</w:t>
      </w:r>
      <w:r>
        <w:rPr>
          <w:rFonts w:ascii="Times New Roman" w:hAnsi="Times New Roman" w:hint="eastAsia"/>
          <w:szCs w:val="24"/>
        </w:rPr>
        <w:t>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您指的是当地时间吗？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(20)We look forward to serving you.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我们期待能为您服务。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(21)Have a safe trip.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祝您一路平安。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(22)What kind of room would you prefer?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您想要什么样的房间</w:t>
      </w:r>
      <w:r w:rsidRPr="00F1404D">
        <w:rPr>
          <w:rFonts w:ascii="Times New Roman" w:hAnsi="Times New Roman"/>
          <w:szCs w:val="24"/>
        </w:rPr>
        <w:t>?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(23)I’d like to reserve a room with sea view.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我想订一间看得到海的房间。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(24)I’d like a room with a very large bed.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我想要一间有大床的房间。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(25)Does the price include breakfast?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这个价钱包括早餐吗？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(26)Shall we charge this to your company?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我们是向贵公司收费吗？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(27)Do you accept credit card?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你们酒店接受信用卡吗？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(28)Is this a new reservation or a confirmation call?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您这个电话是新的预订，还是确认预订呢？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(29)I’d like to confirm a reservation.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我要确认一项预订。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(30)Your room is confirmed.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您的预订已经得到确认。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 xml:space="preserve">1)I’m afraid that we have no record of reservation for that date in your name.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恐怕我们没有您那天预订的记录。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 xml:space="preserve">2)Shall I make a reservation for you now?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我现在为您预订好吗？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>3)You’re lucky, we still have some room available for those days.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您很幸运，我们那几天刚好有空房。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>4)I’d like to book 10 standard rooms for some visiting scholars.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我想给几位访问学者预订</w:t>
      </w:r>
      <w:r w:rsidRPr="00F1404D">
        <w:rPr>
          <w:rFonts w:ascii="Times New Roman" w:hAnsi="Times New Roman"/>
          <w:szCs w:val="24"/>
        </w:rPr>
        <w:t>10</w:t>
      </w:r>
      <w:r w:rsidRPr="00F1404D">
        <w:rPr>
          <w:rFonts w:ascii="Times New Roman" w:hAnsi="Times New Roman" w:hint="eastAsia"/>
          <w:szCs w:val="24"/>
        </w:rPr>
        <w:t>个标准间。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 xml:space="preserve">5)I’d like to extend my reservation for one more night.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我想将预订再延长一晚。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 xml:space="preserve">6)We’ll extend the reservation for you.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我们会为您延长预订的。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 xml:space="preserve">7)You can go to the Chinese restaurant in our hotel.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您可以去我们酒店的中餐厅用餐。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 xml:space="preserve">8)We’ll make the cancellation for you.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我们会为您取消预订。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>9)We will inform your friend when he comes.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您朋友回来时我们会告知他。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4</w:t>
      </w:r>
      <w:r w:rsidRPr="00F1404D">
        <w:rPr>
          <w:rFonts w:ascii="Times New Roman" w:hAnsi="Times New Roman"/>
          <w:szCs w:val="24"/>
        </w:rPr>
        <w:t xml:space="preserve">0)Can you book me into another hotel nearby?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可不可以在附近为我预订另一家酒店呢？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4</w:t>
      </w:r>
      <w:r w:rsidRPr="00F1404D">
        <w:rPr>
          <w:rFonts w:ascii="Times New Roman" w:hAnsi="Times New Roman"/>
          <w:szCs w:val="24"/>
        </w:rPr>
        <w:t xml:space="preserve">1)Can I leave my suitcase at the Bell Captain’s Desk?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我能把手提箱放在行李部吗？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4</w:t>
      </w:r>
      <w:r w:rsidRPr="00F1404D">
        <w:rPr>
          <w:rFonts w:ascii="Times New Roman" w:hAnsi="Times New Roman"/>
          <w:szCs w:val="24"/>
        </w:rPr>
        <w:t xml:space="preserve">2)This cloakroom is open until 9:30pm.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本行李处开放到晚上</w:t>
      </w:r>
      <w:r w:rsidRPr="00F1404D">
        <w:rPr>
          <w:rFonts w:ascii="Times New Roman" w:hAnsi="Times New Roman"/>
          <w:szCs w:val="24"/>
        </w:rPr>
        <w:t>9:30</w:t>
      </w:r>
      <w:r w:rsidRPr="00F1404D">
        <w:rPr>
          <w:rFonts w:ascii="Times New Roman" w:hAnsi="Times New Roman" w:hint="eastAsia"/>
          <w:szCs w:val="24"/>
        </w:rPr>
        <w:t>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4</w:t>
      </w:r>
      <w:r w:rsidRPr="00F1404D">
        <w:rPr>
          <w:rFonts w:ascii="Times New Roman" w:hAnsi="Times New Roman"/>
          <w:szCs w:val="24"/>
        </w:rPr>
        <w:t xml:space="preserve">3)Is there anything valuable or breakable in your bag?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请问袋子里有没有贵重或者易碎的物品？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4</w:t>
      </w:r>
      <w:r w:rsidRPr="00F1404D">
        <w:rPr>
          <w:rFonts w:ascii="Times New Roman" w:hAnsi="Times New Roman"/>
          <w:szCs w:val="24"/>
        </w:rPr>
        <w:t xml:space="preserve">4)What’s your tourist group’s name?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请问你们旅行团的名字是什么？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4</w:t>
      </w:r>
      <w:r w:rsidRPr="00F1404D">
        <w:rPr>
          <w:rFonts w:ascii="Times New Roman" w:hAnsi="Times New Roman"/>
          <w:szCs w:val="24"/>
        </w:rPr>
        <w:t xml:space="preserve">5)How many people in your group?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你们团队有多少人呢？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4</w:t>
      </w:r>
      <w:r w:rsidRPr="00F1404D">
        <w:rPr>
          <w:rFonts w:ascii="Times New Roman" w:hAnsi="Times New Roman"/>
          <w:szCs w:val="24"/>
        </w:rPr>
        <w:t xml:space="preserve">6)Can you tell me your information in detail?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您能详细地向我说说你们的信息吗？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4</w:t>
      </w:r>
      <w:r w:rsidRPr="00F1404D">
        <w:rPr>
          <w:rFonts w:ascii="Times New Roman" w:hAnsi="Times New Roman"/>
          <w:szCs w:val="24"/>
        </w:rPr>
        <w:t xml:space="preserve">7)Could you check that if everything is here?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请检查东西是不是都在呢？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4</w:t>
      </w:r>
      <w:r w:rsidRPr="00F1404D">
        <w:rPr>
          <w:rFonts w:ascii="Times New Roman" w:hAnsi="Times New Roman"/>
          <w:szCs w:val="24"/>
        </w:rPr>
        <w:t xml:space="preserve">8)Just a minute please. I’ll bring a luggage cart.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请稍等，我去推一辆行李车来。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4</w:t>
      </w:r>
      <w:r w:rsidRPr="00F1404D">
        <w:rPr>
          <w:rFonts w:ascii="Times New Roman" w:hAnsi="Times New Roman"/>
          <w:szCs w:val="24"/>
        </w:rPr>
        <w:t xml:space="preserve">9)Could you describe your bags?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您能描述一下您的包是什么样的吗？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5</w:t>
      </w:r>
      <w:r w:rsidRPr="00F1404D">
        <w:rPr>
          <w:rFonts w:ascii="Times New Roman" w:hAnsi="Times New Roman"/>
          <w:szCs w:val="24"/>
        </w:rPr>
        <w:t xml:space="preserve">0)I’ll collect it for you right away.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我马上去取。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5</w:t>
      </w:r>
      <w:r w:rsidRPr="00F1404D">
        <w:rPr>
          <w:rFonts w:ascii="Times New Roman" w:hAnsi="Times New Roman"/>
          <w:szCs w:val="24"/>
        </w:rPr>
        <w:t xml:space="preserve">1)Could you please show your luggage tag?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您可以出示一下行李牌吗？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5</w:t>
      </w:r>
      <w:r w:rsidRPr="00F1404D">
        <w:rPr>
          <w:rFonts w:ascii="Times New Roman" w:hAnsi="Times New Roman"/>
          <w:szCs w:val="24"/>
        </w:rPr>
        <w:t xml:space="preserve">2)There are several top-class restaurants and bars here.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我们这儿有好几个一流的餐厅和酒吧。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5</w:t>
      </w:r>
      <w:r w:rsidRPr="00F1404D">
        <w:rPr>
          <w:rFonts w:ascii="Times New Roman" w:hAnsi="Times New Roman"/>
          <w:szCs w:val="24"/>
        </w:rPr>
        <w:t xml:space="preserve">3)I’ll make an introduction about the hotel.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我会为您做一些酒店的介绍。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5</w:t>
      </w:r>
      <w:r w:rsidRPr="00F1404D">
        <w:rPr>
          <w:rFonts w:ascii="Times New Roman" w:hAnsi="Times New Roman"/>
          <w:szCs w:val="24"/>
        </w:rPr>
        <w:t xml:space="preserve">4)Don’t worry, it will take you 30 minutes.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别着急，</w:t>
      </w:r>
      <w:r w:rsidRPr="00F1404D">
        <w:rPr>
          <w:rFonts w:ascii="Times New Roman" w:hAnsi="Times New Roman"/>
          <w:szCs w:val="24"/>
        </w:rPr>
        <w:t>30</w:t>
      </w:r>
      <w:r w:rsidRPr="00F1404D">
        <w:rPr>
          <w:rFonts w:ascii="Times New Roman" w:hAnsi="Times New Roman" w:hint="eastAsia"/>
          <w:szCs w:val="24"/>
        </w:rPr>
        <w:t>分钟就能到。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5</w:t>
      </w:r>
      <w:r w:rsidRPr="00F1404D">
        <w:rPr>
          <w:rFonts w:ascii="Times New Roman" w:hAnsi="Times New Roman"/>
          <w:szCs w:val="24"/>
        </w:rPr>
        <w:t xml:space="preserve">5)It’s slippery, please mind your step.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地很滑，请小心。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5</w:t>
      </w:r>
      <w:r w:rsidRPr="00F1404D">
        <w:rPr>
          <w:rFonts w:ascii="Times New Roman" w:hAnsi="Times New Roman"/>
          <w:szCs w:val="24"/>
        </w:rPr>
        <w:t xml:space="preserve">6) Please contact the front desk.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请联系前台。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 xml:space="preserve">(27)Are you Li Ming from International Travel Agency?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你是来自国际旅行社的李明吗？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5</w:t>
      </w:r>
      <w:r w:rsidRPr="00F1404D">
        <w:rPr>
          <w:rFonts w:ascii="Times New Roman" w:hAnsi="Times New Roman"/>
          <w:szCs w:val="24"/>
        </w:rPr>
        <w:t xml:space="preserve">8)Do you remember the tag’s number?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能告诉我你牌子的号码吗？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5</w:t>
      </w:r>
      <w:r w:rsidRPr="00F1404D">
        <w:rPr>
          <w:rFonts w:ascii="Times New Roman" w:hAnsi="Times New Roman"/>
          <w:szCs w:val="24"/>
        </w:rPr>
        <w:t>9)There is a service charge of 15%.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加收</w:t>
      </w:r>
      <w:r w:rsidRPr="00F1404D">
        <w:rPr>
          <w:rFonts w:ascii="Times New Roman" w:hAnsi="Times New Roman"/>
          <w:szCs w:val="24"/>
        </w:rPr>
        <w:t>15%</w:t>
      </w:r>
      <w:r w:rsidRPr="00F1404D">
        <w:rPr>
          <w:rFonts w:ascii="Times New Roman" w:hAnsi="Times New Roman" w:hint="eastAsia"/>
          <w:szCs w:val="24"/>
        </w:rPr>
        <w:t>的服务费。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6</w:t>
      </w:r>
      <w:r w:rsidRPr="00F1404D">
        <w:rPr>
          <w:rFonts w:ascii="Times New Roman" w:hAnsi="Times New Roman"/>
          <w:szCs w:val="24"/>
        </w:rPr>
        <w:t xml:space="preserve">0)If you want to cash the check, please sign your name here.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如果您想兑换支票，请在这里签名。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6</w:t>
      </w:r>
      <w:r w:rsidRPr="00F1404D">
        <w:rPr>
          <w:rFonts w:ascii="Times New Roman" w:hAnsi="Times New Roman"/>
          <w:szCs w:val="24"/>
        </w:rPr>
        <w:t>1)Would you like a wake-up call?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请问您需要叫醒服务吗？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6</w:t>
      </w:r>
      <w:r w:rsidRPr="00F1404D">
        <w:rPr>
          <w:rFonts w:ascii="Times New Roman" w:hAnsi="Times New Roman"/>
          <w:szCs w:val="24"/>
        </w:rPr>
        <w:t xml:space="preserve">2)Would you like a second call?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请问您需要二次叫醒服务吗？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6</w:t>
      </w:r>
      <w:r w:rsidRPr="00F1404D">
        <w:rPr>
          <w:rFonts w:ascii="Times New Roman" w:hAnsi="Times New Roman"/>
          <w:szCs w:val="24"/>
        </w:rPr>
        <w:t xml:space="preserve">3)It is $165 per night for a double room including breakfast.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大床房房价</w:t>
      </w:r>
      <w:r w:rsidRPr="00F1404D">
        <w:rPr>
          <w:rFonts w:ascii="Times New Roman" w:hAnsi="Times New Roman"/>
          <w:szCs w:val="24"/>
        </w:rPr>
        <w:t>165</w:t>
      </w:r>
      <w:r w:rsidRPr="00F1404D">
        <w:rPr>
          <w:rFonts w:ascii="Times New Roman" w:hAnsi="Times New Roman" w:hint="eastAsia"/>
          <w:szCs w:val="24"/>
        </w:rPr>
        <w:t>美元每晚，含早餐。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6</w:t>
      </w:r>
      <w:r w:rsidRPr="00F1404D">
        <w:rPr>
          <w:rFonts w:ascii="Times New Roman" w:hAnsi="Times New Roman"/>
          <w:szCs w:val="24"/>
        </w:rPr>
        <w:t xml:space="preserve">4)I’m afraid we have no vacancies this evening.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恐怕我们今晚没有空房了。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6</w:t>
      </w:r>
      <w:r w:rsidRPr="00F1404D">
        <w:rPr>
          <w:rFonts w:ascii="Times New Roman" w:hAnsi="Times New Roman"/>
          <w:szCs w:val="24"/>
        </w:rPr>
        <w:t xml:space="preserve">5)That’s the best rate I can offer you, sir.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这是我能给您的最优惠的价格。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6</w:t>
      </w:r>
      <w:r w:rsidRPr="00F1404D">
        <w:rPr>
          <w:rFonts w:ascii="Times New Roman" w:hAnsi="Times New Roman"/>
          <w:szCs w:val="24"/>
        </w:rPr>
        <w:t xml:space="preserve">6)My room is very small, can you upgrade it to a suite?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我的房间很小，你能给我升级到套房吗？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6</w:t>
      </w:r>
      <w:r w:rsidRPr="00F1404D">
        <w:rPr>
          <w:rFonts w:ascii="Times New Roman" w:hAnsi="Times New Roman"/>
          <w:szCs w:val="24"/>
        </w:rPr>
        <w:t xml:space="preserve">7)I am sorry, Mr White. Your room isn’t quite ready yet.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对不起，</w:t>
      </w:r>
      <w:smartTag w:uri="urn:schemas-microsoft-com:office:smarttags" w:element="PersonName">
        <w:smartTagPr>
          <w:attr w:name="ProductID" w:val="怀特"/>
        </w:smartTagPr>
        <w:r w:rsidRPr="00F1404D">
          <w:rPr>
            <w:rFonts w:ascii="Times New Roman" w:hAnsi="Times New Roman" w:hint="eastAsia"/>
            <w:szCs w:val="24"/>
          </w:rPr>
          <w:t>怀特</w:t>
        </w:r>
      </w:smartTag>
      <w:r w:rsidRPr="00F1404D">
        <w:rPr>
          <w:rFonts w:ascii="Times New Roman" w:hAnsi="Times New Roman" w:hint="eastAsia"/>
          <w:szCs w:val="24"/>
        </w:rPr>
        <w:t>先生，您的房间还没有整理完毕。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6</w:t>
      </w:r>
      <w:r w:rsidRPr="00F1404D">
        <w:rPr>
          <w:rFonts w:ascii="Times New Roman" w:hAnsi="Times New Roman"/>
          <w:szCs w:val="24"/>
        </w:rPr>
        <w:t xml:space="preserve">8)May I suggest you a cup of coffee in the lobby bar?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我可以建议您到大堂吧喝杯咖啡吗？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6</w:t>
      </w:r>
      <w:r w:rsidRPr="00F1404D">
        <w:rPr>
          <w:rFonts w:ascii="Times New Roman" w:hAnsi="Times New Roman"/>
          <w:szCs w:val="24"/>
        </w:rPr>
        <w:t xml:space="preserve">9)I’ll ask Housekeeping to do your room as soon as possible.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我会叫客房部尽快打扫您的房间。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7</w:t>
      </w:r>
      <w:r w:rsidRPr="00F1404D">
        <w:rPr>
          <w:rFonts w:ascii="Times New Roman" w:hAnsi="Times New Roman"/>
          <w:szCs w:val="24"/>
        </w:rPr>
        <w:t xml:space="preserve">0)Sorry madam. I didn’t quite catch what you said.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对不起女士，我没有听懂您所说的。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7</w:t>
      </w:r>
      <w:r w:rsidRPr="00F1404D">
        <w:rPr>
          <w:rFonts w:ascii="Times New Roman" w:hAnsi="Times New Roman"/>
          <w:szCs w:val="24"/>
        </w:rPr>
        <w:t xml:space="preserve">1)Let me give you a map of the city.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我给您张城市地图吧。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7</w:t>
      </w:r>
      <w:r w:rsidRPr="00F1404D">
        <w:rPr>
          <w:rFonts w:ascii="Times New Roman" w:hAnsi="Times New Roman"/>
          <w:szCs w:val="24"/>
        </w:rPr>
        <w:t>2)</w:t>
      </w:r>
      <w:smartTag w:uri="urn:schemas-microsoft-com:office:smarttags" w:element="address">
        <w:smartTag w:uri="urn:schemas-microsoft-com:office:smarttags" w:element="Street">
          <w:r w:rsidRPr="00F1404D">
            <w:rPr>
              <w:rFonts w:ascii="Times New Roman" w:hAnsi="Times New Roman"/>
              <w:szCs w:val="24"/>
            </w:rPr>
            <w:t>Chang’an street</w:t>
          </w:r>
        </w:smartTag>
      </w:smartTag>
      <w:r w:rsidRPr="00F1404D">
        <w:rPr>
          <w:rFonts w:ascii="Times New Roman" w:hAnsi="Times New Roman"/>
          <w:szCs w:val="24"/>
        </w:rPr>
        <w:t xml:space="preserve"> is about five minutes’ walk away from our hotel.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长安街距离我们酒店步行五分钟。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7</w:t>
      </w:r>
      <w:r w:rsidRPr="00F1404D">
        <w:rPr>
          <w:rFonts w:ascii="Times New Roman" w:hAnsi="Times New Roman"/>
          <w:szCs w:val="24"/>
        </w:rPr>
        <w:t xml:space="preserve">3)Enjoy your stay, Ms Brown.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祝您入住愉快，布朗女士。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7</w:t>
      </w:r>
      <w:r w:rsidRPr="00F1404D">
        <w:rPr>
          <w:rFonts w:ascii="Times New Roman" w:hAnsi="Times New Roman"/>
          <w:szCs w:val="24"/>
        </w:rPr>
        <w:t xml:space="preserve">4)Good morning, this is Simon from Guest Service.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早上好，我是宾客服务中心的西蒙。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7</w:t>
      </w:r>
      <w:r w:rsidRPr="00F1404D">
        <w:rPr>
          <w:rFonts w:ascii="Times New Roman" w:hAnsi="Times New Roman"/>
          <w:szCs w:val="24"/>
        </w:rPr>
        <w:t xml:space="preserve">5)Please tell the taxi driver I’ll be down in five minutes.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请告诉出租车司机我</w:t>
      </w:r>
      <w:r w:rsidRPr="00F1404D">
        <w:rPr>
          <w:rFonts w:ascii="Times New Roman" w:hAnsi="Times New Roman"/>
          <w:szCs w:val="24"/>
        </w:rPr>
        <w:t>5</w:t>
      </w:r>
      <w:r w:rsidRPr="00F1404D">
        <w:rPr>
          <w:rFonts w:ascii="Times New Roman" w:hAnsi="Times New Roman" w:hint="eastAsia"/>
          <w:szCs w:val="24"/>
        </w:rPr>
        <w:t>分钟内下来。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7</w:t>
      </w:r>
      <w:r w:rsidRPr="00F1404D">
        <w:rPr>
          <w:rFonts w:ascii="Times New Roman" w:hAnsi="Times New Roman"/>
          <w:szCs w:val="24"/>
        </w:rPr>
        <w:t xml:space="preserve">6)I will order you a taxi for nine thirty.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我会给您安排</w:t>
      </w:r>
      <w:r w:rsidRPr="00F1404D">
        <w:rPr>
          <w:rFonts w:ascii="Times New Roman" w:hAnsi="Times New Roman"/>
          <w:szCs w:val="24"/>
        </w:rPr>
        <w:t>9:30</w:t>
      </w:r>
      <w:r w:rsidRPr="00F1404D">
        <w:rPr>
          <w:rFonts w:ascii="Times New Roman" w:hAnsi="Times New Roman" w:hint="eastAsia"/>
          <w:szCs w:val="24"/>
        </w:rPr>
        <w:t>的出租车。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7</w:t>
      </w:r>
      <w:r w:rsidRPr="00F1404D">
        <w:rPr>
          <w:rFonts w:ascii="Times New Roman" w:hAnsi="Times New Roman"/>
          <w:szCs w:val="24"/>
        </w:rPr>
        <w:t>7)I need two rooms for two nights on December 5</w:t>
      </w:r>
      <w:r w:rsidRPr="00F1404D">
        <w:rPr>
          <w:rFonts w:ascii="Times New Roman" w:hAnsi="Times New Roman"/>
          <w:szCs w:val="24"/>
          <w:vertAlign w:val="superscript"/>
        </w:rPr>
        <w:t>th</w:t>
      </w:r>
      <w:r w:rsidRPr="00F1404D">
        <w:rPr>
          <w:rFonts w:ascii="Times New Roman" w:hAnsi="Times New Roman" w:hint="eastAsia"/>
          <w:szCs w:val="24"/>
          <w:vertAlign w:val="superscript"/>
        </w:rPr>
        <w:t>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我需要订</w:t>
      </w:r>
      <w:smartTag w:uri="urn:schemas-microsoft-com:office:smarttags" w:element="PersonName">
        <w:smartTag w:uri="urn:schemas-microsoft-com:office:smarttags" w:element="chsdate">
          <w:smartTagPr>
            <w:attr w:name="IsROCDate" w:val="False"/>
            <w:attr w:name="IsLunarDate" w:val="False"/>
            <w:attr w:name="Day" w:val="5"/>
            <w:attr w:name="Month" w:val="12"/>
            <w:attr w:name="Year" w:val="2016"/>
          </w:smartTagPr>
          <w:r w:rsidRPr="00F1404D">
            <w:rPr>
              <w:rFonts w:ascii="Times New Roman" w:hAnsi="Times New Roman"/>
              <w:szCs w:val="24"/>
            </w:rPr>
            <w:t>12</w:t>
          </w:r>
          <w:r w:rsidRPr="00F1404D">
            <w:rPr>
              <w:rFonts w:ascii="Times New Roman" w:hAnsi="Times New Roman" w:hint="eastAsia"/>
              <w:szCs w:val="24"/>
            </w:rPr>
            <w:t>月</w:t>
          </w:r>
          <w:r w:rsidRPr="00F1404D">
            <w:rPr>
              <w:rFonts w:ascii="Times New Roman" w:hAnsi="Times New Roman"/>
              <w:szCs w:val="24"/>
            </w:rPr>
            <w:t>5</w:t>
          </w:r>
          <w:r w:rsidRPr="00F1404D">
            <w:rPr>
              <w:rFonts w:ascii="Times New Roman" w:hAnsi="Times New Roman" w:hint="eastAsia"/>
              <w:szCs w:val="24"/>
            </w:rPr>
            <w:t>日</w:t>
          </w:r>
        </w:smartTag>
      </w:smartTag>
      <w:r w:rsidRPr="00F1404D">
        <w:rPr>
          <w:rFonts w:ascii="Times New Roman" w:hAnsi="Times New Roman"/>
          <w:szCs w:val="24"/>
        </w:rPr>
        <w:t>2</w:t>
      </w:r>
      <w:r w:rsidRPr="00F1404D">
        <w:rPr>
          <w:rFonts w:ascii="Times New Roman" w:hAnsi="Times New Roman" w:hint="eastAsia"/>
          <w:szCs w:val="24"/>
        </w:rPr>
        <w:t>间房，住</w:t>
      </w:r>
      <w:r w:rsidRPr="00F1404D">
        <w:rPr>
          <w:rFonts w:ascii="Times New Roman" w:hAnsi="Times New Roman"/>
          <w:szCs w:val="24"/>
        </w:rPr>
        <w:t>2</w:t>
      </w:r>
      <w:r w:rsidRPr="00F1404D">
        <w:rPr>
          <w:rFonts w:ascii="Times New Roman" w:hAnsi="Times New Roman" w:hint="eastAsia"/>
          <w:szCs w:val="24"/>
        </w:rPr>
        <w:t>晚。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7</w:t>
      </w:r>
      <w:r w:rsidRPr="00F1404D">
        <w:rPr>
          <w:rFonts w:ascii="Times New Roman" w:hAnsi="Times New Roman"/>
          <w:szCs w:val="24"/>
        </w:rPr>
        <w:t xml:space="preserve">8)Could you give me a credit card number?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您能给我您的信用卡号码吗？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7</w:t>
      </w:r>
      <w:r w:rsidRPr="00F1404D">
        <w:rPr>
          <w:rFonts w:ascii="Times New Roman" w:hAnsi="Times New Roman"/>
          <w:szCs w:val="24"/>
        </w:rPr>
        <w:t xml:space="preserve">9)I need your credit card number to guarantee your reservation.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我需要您的信用卡号码做担保预订。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8</w:t>
      </w:r>
      <w:r w:rsidRPr="00F1404D">
        <w:rPr>
          <w:rFonts w:ascii="Times New Roman" w:hAnsi="Times New Roman"/>
          <w:szCs w:val="24"/>
        </w:rPr>
        <w:t xml:space="preserve">0)Could you tell me the expiration date, please?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您能告诉我有效期吗？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8</w:t>
      </w:r>
      <w:r w:rsidRPr="00F1404D">
        <w:rPr>
          <w:rFonts w:ascii="Times New Roman" w:hAnsi="Times New Roman"/>
          <w:szCs w:val="24"/>
        </w:rPr>
        <w:t>1)We appreciate your suggestions to our hotel.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请您对我们的服务多提宝贵意见。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8</w:t>
      </w:r>
      <w:r w:rsidRPr="00F1404D">
        <w:rPr>
          <w:rFonts w:ascii="Times New Roman" w:hAnsi="Times New Roman"/>
          <w:szCs w:val="24"/>
        </w:rPr>
        <w:t xml:space="preserve">2)Do you have the reservation number?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您有预订号吗？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8</w:t>
      </w:r>
      <w:r w:rsidRPr="00F1404D">
        <w:rPr>
          <w:rFonts w:ascii="Times New Roman" w:hAnsi="Times New Roman"/>
          <w:szCs w:val="24"/>
        </w:rPr>
        <w:t xml:space="preserve">3)I have to cancel my reservation for next Tuesday.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我需要取消我下周二的预订。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8</w:t>
      </w:r>
      <w:r w:rsidRPr="00F1404D">
        <w:rPr>
          <w:rFonts w:ascii="Times New Roman" w:hAnsi="Times New Roman"/>
          <w:szCs w:val="24"/>
        </w:rPr>
        <w:t xml:space="preserve">4)Would you like me to send a confirmation email?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您需要我给您发一封确认的电邮吗？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8</w:t>
      </w:r>
      <w:r w:rsidRPr="00F1404D">
        <w:rPr>
          <w:rFonts w:ascii="Times New Roman" w:hAnsi="Times New Roman"/>
          <w:szCs w:val="24"/>
        </w:rPr>
        <w:t xml:space="preserve">5)Will there be any charge for the cancellation?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取消预订会收费吗？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8</w:t>
      </w:r>
      <w:r w:rsidRPr="00F1404D">
        <w:rPr>
          <w:rFonts w:ascii="Times New Roman" w:hAnsi="Times New Roman"/>
          <w:szCs w:val="24"/>
        </w:rPr>
        <w:t xml:space="preserve">6)I’ll put you through to the restaurant. </w:t>
      </w:r>
    </w:p>
    <w:p w:rsidR="001467F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我给您转餐厅。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(8</w:t>
      </w:r>
      <w:r w:rsidRPr="00F1404D">
        <w:rPr>
          <w:rFonts w:ascii="Times New Roman" w:hAnsi="Times New Roman"/>
          <w:szCs w:val="24"/>
        </w:rPr>
        <w:t xml:space="preserve">7)I’ll send someone up from Maintenance.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我会叫维修人员上来。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8</w:t>
      </w:r>
      <w:r w:rsidRPr="00F1404D">
        <w:rPr>
          <w:rFonts w:ascii="Times New Roman" w:hAnsi="Times New Roman"/>
          <w:szCs w:val="24"/>
        </w:rPr>
        <w:t xml:space="preserve">8)Could you tell me which room Mr. Lee is staying, please?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你能告诉我</w:t>
      </w:r>
      <w:smartTag w:uri="urn:schemas-microsoft-com:office:smarttags" w:element="PersonName">
        <w:smartTagPr>
          <w:attr w:name="ProductID" w:val="林"/>
        </w:smartTagPr>
        <w:r w:rsidRPr="00F1404D">
          <w:rPr>
            <w:rFonts w:ascii="Times New Roman" w:hAnsi="Times New Roman" w:hint="eastAsia"/>
            <w:szCs w:val="24"/>
          </w:rPr>
          <w:t>李</w:t>
        </w:r>
      </w:smartTag>
      <w:r w:rsidRPr="00F1404D">
        <w:rPr>
          <w:rFonts w:ascii="Times New Roman" w:hAnsi="Times New Roman" w:hint="eastAsia"/>
          <w:szCs w:val="24"/>
        </w:rPr>
        <w:t>先生住哪间房吗？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8</w:t>
      </w:r>
      <w:r w:rsidRPr="00F1404D">
        <w:rPr>
          <w:rFonts w:ascii="Times New Roman" w:hAnsi="Times New Roman"/>
          <w:szCs w:val="24"/>
        </w:rPr>
        <w:t xml:space="preserve">9)I am afraid I can’t give out our guests’ room numbers.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对不起我们不能透露客人的房号。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90</w:t>
      </w:r>
      <w:r w:rsidRPr="00F1404D">
        <w:rPr>
          <w:rFonts w:ascii="Times New Roman" w:hAnsi="Times New Roman"/>
          <w:szCs w:val="24"/>
        </w:rPr>
        <w:t xml:space="preserve">)Would you like to call back later or leave a message?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您是等下再打电话还是留言？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9</w:t>
      </w:r>
      <w:r w:rsidRPr="00F1404D">
        <w:rPr>
          <w:rFonts w:ascii="Times New Roman" w:hAnsi="Times New Roman"/>
          <w:szCs w:val="24"/>
        </w:rPr>
        <w:t>1)We will leave a message for him.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我们会给他留个口信。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9</w:t>
      </w:r>
      <w:r w:rsidRPr="00F1404D">
        <w:rPr>
          <w:rFonts w:ascii="Times New Roman" w:hAnsi="Times New Roman"/>
          <w:szCs w:val="24"/>
        </w:rPr>
        <w:t xml:space="preserve">2)Could I have a room on a lower floor, please?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请问我能要个楼层低一些的房间吗？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9</w:t>
      </w:r>
      <w:r w:rsidRPr="00F1404D">
        <w:rPr>
          <w:rFonts w:ascii="Times New Roman" w:hAnsi="Times New Roman"/>
          <w:szCs w:val="24"/>
        </w:rPr>
        <w:t xml:space="preserve">3)Would you mind repeating the number?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您可以再重复下号码吗？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9</w:t>
      </w:r>
      <w:r w:rsidRPr="00F1404D">
        <w:rPr>
          <w:rFonts w:ascii="Times New Roman" w:hAnsi="Times New Roman"/>
          <w:szCs w:val="24"/>
        </w:rPr>
        <w:t xml:space="preserve">4)Let me just read that back to you. </w:t>
      </w:r>
    </w:p>
    <w:p w:rsidR="001467F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bookmarkStart w:id="0" w:name="_GoBack"/>
      <w:bookmarkEnd w:id="0"/>
      <w:r w:rsidRPr="00F1404D">
        <w:rPr>
          <w:rFonts w:ascii="Times New Roman" w:hAnsi="Times New Roman" w:hint="eastAsia"/>
          <w:szCs w:val="24"/>
        </w:rPr>
        <w:t>让我复述一下。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9</w:t>
      </w:r>
      <w:r w:rsidRPr="00F1404D">
        <w:rPr>
          <w:rFonts w:ascii="Times New Roman" w:hAnsi="Times New Roman"/>
          <w:szCs w:val="24"/>
        </w:rPr>
        <w:t xml:space="preserve">5)Please accept my apologies.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请接受我的道歉。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9</w:t>
      </w:r>
      <w:r w:rsidRPr="00F1404D">
        <w:rPr>
          <w:rFonts w:ascii="Times New Roman" w:hAnsi="Times New Roman"/>
          <w:szCs w:val="24"/>
        </w:rPr>
        <w:t xml:space="preserve">6)I will send somebody up to collect your bags.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我会叫人上来拿您的行李。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9</w:t>
      </w:r>
      <w:r w:rsidRPr="00F1404D">
        <w:rPr>
          <w:rFonts w:ascii="Times New Roman" w:hAnsi="Times New Roman"/>
          <w:szCs w:val="24"/>
        </w:rPr>
        <w:t xml:space="preserve">7)I will offer you a room on a higher floor.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我会给您一个楼层高些的房间。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9</w:t>
      </w:r>
      <w:r w:rsidRPr="00F1404D">
        <w:rPr>
          <w:rFonts w:ascii="Times New Roman" w:hAnsi="Times New Roman"/>
          <w:szCs w:val="24"/>
        </w:rPr>
        <w:t xml:space="preserve">8)The guest complains the room smells of smoke.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客人抱怨房间有烟味。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9</w:t>
      </w:r>
      <w:r w:rsidRPr="00F1404D">
        <w:rPr>
          <w:rFonts w:ascii="Times New Roman" w:hAnsi="Times New Roman"/>
          <w:szCs w:val="24"/>
        </w:rPr>
        <w:t xml:space="preserve">9)Do you need transportation to and from the hotel?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您需要饭店接送服务吗？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(10</w:t>
      </w:r>
      <w:r>
        <w:rPr>
          <w:rFonts w:ascii="Times New Roman" w:hAnsi="Times New Roman"/>
          <w:szCs w:val="24"/>
        </w:rPr>
        <w:t>0</w:t>
      </w:r>
      <w:r w:rsidRPr="00F1404D">
        <w:rPr>
          <w:rFonts w:ascii="Times New Roman" w:hAnsi="Times New Roman"/>
          <w:szCs w:val="24"/>
        </w:rPr>
        <w:t xml:space="preserve">)Could you check your departure date please?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请确认下您的离店日期，好吗？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0</w:t>
      </w:r>
      <w:r w:rsidRPr="00F1404D">
        <w:rPr>
          <w:rFonts w:ascii="Times New Roman" w:hAnsi="Times New Roman"/>
          <w:szCs w:val="24"/>
        </w:rPr>
        <w:t xml:space="preserve">1)Here is your card and invoice.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这是您的卡和发票。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0</w:t>
      </w:r>
      <w:r w:rsidRPr="00F1404D">
        <w:rPr>
          <w:rFonts w:ascii="Times New Roman" w:hAnsi="Times New Roman"/>
          <w:szCs w:val="24"/>
        </w:rPr>
        <w:t xml:space="preserve">2)You can make IDD call in your room.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您可以在房间内打国际长途直拨电话。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0</w:t>
      </w:r>
      <w:r w:rsidRPr="00F1404D">
        <w:rPr>
          <w:rFonts w:ascii="Times New Roman" w:hAnsi="Times New Roman"/>
          <w:szCs w:val="24"/>
        </w:rPr>
        <w:t xml:space="preserve">3)There is a mini bar in your room.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客房里有小冰箱。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0</w:t>
      </w:r>
      <w:r w:rsidRPr="00F1404D">
        <w:rPr>
          <w:rFonts w:ascii="Times New Roman" w:hAnsi="Times New Roman"/>
          <w:szCs w:val="24"/>
        </w:rPr>
        <w:t xml:space="preserve">4)You can use internet in the room for free.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房间内上网是免费的。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0</w:t>
      </w:r>
      <w:r w:rsidRPr="00F1404D">
        <w:rPr>
          <w:rFonts w:ascii="Times New Roman" w:hAnsi="Times New Roman"/>
          <w:szCs w:val="24"/>
        </w:rPr>
        <w:t xml:space="preserve">5)There is a safe in your room.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房间内有保险箱。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0</w:t>
      </w:r>
      <w:r w:rsidRPr="00F1404D">
        <w:rPr>
          <w:rFonts w:ascii="Times New Roman" w:hAnsi="Times New Roman"/>
          <w:szCs w:val="24"/>
        </w:rPr>
        <w:t xml:space="preserve">6) This is your room key. Our bellboy will show you to your room.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这是您房间的钥匙。</w:t>
      </w:r>
      <w:r w:rsidRPr="00F1404D">
        <w:rPr>
          <w:rFonts w:ascii="Times New Roman" w:hAnsi="Times New Roman"/>
          <w:szCs w:val="24"/>
        </w:rPr>
        <w:t xml:space="preserve"> </w:t>
      </w:r>
      <w:r w:rsidRPr="00F1404D">
        <w:rPr>
          <w:rFonts w:ascii="Times New Roman" w:hAnsi="Times New Roman" w:hint="eastAsia"/>
          <w:szCs w:val="24"/>
        </w:rPr>
        <w:t>我们的行李员会带您去房间。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0</w:t>
      </w:r>
      <w:r w:rsidRPr="00F1404D">
        <w:rPr>
          <w:rFonts w:ascii="Times New Roman" w:hAnsi="Times New Roman"/>
          <w:szCs w:val="24"/>
        </w:rPr>
        <w:t xml:space="preserve">7) If you have any problems, please let us know.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如果您有问题，请随时找我们。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0</w:t>
      </w:r>
      <w:r w:rsidRPr="00F1404D">
        <w:rPr>
          <w:rFonts w:ascii="Times New Roman" w:hAnsi="Times New Roman"/>
          <w:szCs w:val="24"/>
        </w:rPr>
        <w:t xml:space="preserve">8)Here’s a letter for you, Mr Green.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格</w:t>
      </w:r>
      <w:smartTag w:uri="urn:schemas-microsoft-com:office:smarttags" w:element="PersonName">
        <w:smartTagPr>
          <w:attr w:name="ProductID" w:val="林"/>
        </w:smartTagPr>
        <w:r w:rsidRPr="00F1404D">
          <w:rPr>
            <w:rFonts w:ascii="Times New Roman" w:hAnsi="Times New Roman" w:hint="eastAsia"/>
            <w:szCs w:val="24"/>
          </w:rPr>
          <w:t>林</w:t>
        </w:r>
      </w:smartTag>
      <w:r w:rsidRPr="00F1404D">
        <w:rPr>
          <w:rFonts w:ascii="Times New Roman" w:hAnsi="Times New Roman" w:hint="eastAsia"/>
          <w:szCs w:val="24"/>
        </w:rPr>
        <w:t>先生，这里有您一封信。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0</w:t>
      </w:r>
      <w:r w:rsidRPr="00F1404D">
        <w:rPr>
          <w:rFonts w:ascii="Times New Roman" w:hAnsi="Times New Roman"/>
          <w:szCs w:val="24"/>
        </w:rPr>
        <w:t>9) Is it possible to rent a bike here</w:t>
      </w:r>
      <w:r>
        <w:rPr>
          <w:rFonts w:ascii="Times New Roman" w:hAnsi="Times New Roman" w:hint="eastAsia"/>
          <w:szCs w:val="24"/>
        </w:rPr>
        <w:t>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酒店有自行车可供出租吗？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11</w:t>
      </w:r>
      <w:r w:rsidRPr="00F1404D">
        <w:rPr>
          <w:rFonts w:ascii="Times New Roman" w:hAnsi="Times New Roman"/>
          <w:szCs w:val="24"/>
        </w:rPr>
        <w:t xml:space="preserve">0)We will answer you as soon as possible.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我们会尽快给您答复。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11</w:t>
      </w:r>
      <w:r w:rsidRPr="00F1404D">
        <w:rPr>
          <w:rFonts w:ascii="Times New Roman" w:hAnsi="Times New Roman"/>
          <w:szCs w:val="24"/>
        </w:rPr>
        <w:t xml:space="preserve">1) Will you pay by credit card or in cash?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您用信用卡还是现金结账。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11</w:t>
      </w:r>
      <w:r w:rsidRPr="00F1404D">
        <w:rPr>
          <w:rFonts w:ascii="Times New Roman" w:hAnsi="Times New Roman"/>
          <w:szCs w:val="24"/>
        </w:rPr>
        <w:t xml:space="preserve">2) There is a street where the local food is served.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有条街提供当地小吃。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11</w:t>
      </w:r>
      <w:r w:rsidRPr="00F1404D">
        <w:rPr>
          <w:rFonts w:ascii="Times New Roman" w:hAnsi="Times New Roman"/>
          <w:szCs w:val="24"/>
        </w:rPr>
        <w:t xml:space="preserve">3)How would you like to make your payment?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您采用哪种结账方式。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11</w:t>
      </w:r>
      <w:r w:rsidRPr="00F1404D">
        <w:rPr>
          <w:rFonts w:ascii="Times New Roman" w:hAnsi="Times New Roman"/>
          <w:szCs w:val="24"/>
        </w:rPr>
        <w:t xml:space="preserve">4)I do apologize.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非常抱歉。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11</w:t>
      </w:r>
      <w:r w:rsidRPr="00F1404D">
        <w:rPr>
          <w:rFonts w:ascii="Times New Roman" w:hAnsi="Times New Roman"/>
          <w:szCs w:val="24"/>
        </w:rPr>
        <w:t xml:space="preserve">5) If you don't mind, we can take care of your baggage.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如果您不介意，我们可以为您看管行李。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widowControl/>
        <w:jc w:val="left"/>
        <w:rPr>
          <w:rFonts w:ascii="Times New Roman" w:hAnsi="Times New Roman"/>
          <w:color w:val="000000"/>
          <w:kern w:val="0"/>
          <w:szCs w:val="21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11</w:t>
      </w:r>
      <w:r w:rsidRPr="00F1404D">
        <w:rPr>
          <w:rFonts w:ascii="Times New Roman" w:hAnsi="Times New Roman"/>
          <w:szCs w:val="24"/>
        </w:rPr>
        <w:t>6)</w:t>
      </w:r>
      <w:r w:rsidRPr="00F1404D">
        <w:rPr>
          <w:rFonts w:ascii="Times New Roman" w:hAnsi="Times New Roman"/>
          <w:color w:val="000000"/>
          <w:kern w:val="0"/>
          <w:szCs w:val="21"/>
        </w:rPr>
        <w:t xml:space="preserve"> I’m sorry, </w:t>
      </w:r>
      <w:r w:rsidRPr="00F1404D">
        <w:rPr>
          <w:rFonts w:ascii="Times New Roman" w:hAnsi="Times New Roman"/>
          <w:color w:val="000000"/>
          <w:szCs w:val="21"/>
        </w:rPr>
        <w:t xml:space="preserve">all the rooms are fully booked </w:t>
      </w:r>
      <w:r w:rsidRPr="00F1404D">
        <w:rPr>
          <w:rFonts w:ascii="Times New Roman" w:hAnsi="Times New Roman"/>
          <w:color w:val="000000"/>
          <w:kern w:val="0"/>
          <w:szCs w:val="21"/>
        </w:rPr>
        <w:t>on that day.</w:t>
      </w:r>
      <w:r w:rsidRPr="00F1404D">
        <w:rPr>
          <w:rFonts w:ascii="Times New Roman" w:hAnsi="Times New Roman"/>
          <w:szCs w:val="24"/>
        </w:rPr>
        <w:t xml:space="preserve"> </w:t>
      </w:r>
    </w:p>
    <w:p w:rsidR="001467FB" w:rsidRPr="00F1404D" w:rsidRDefault="001467FB" w:rsidP="00F1404D">
      <w:pPr>
        <w:rPr>
          <w:rFonts w:ascii="宋体" w:cs="宋体"/>
          <w:color w:val="000000"/>
          <w:kern w:val="0"/>
          <w:szCs w:val="21"/>
        </w:rPr>
      </w:pPr>
      <w:r w:rsidRPr="00F1404D">
        <w:rPr>
          <w:rFonts w:ascii="宋体" w:hAnsi="宋体" w:cs="宋体" w:hint="eastAsia"/>
          <w:color w:val="000000"/>
          <w:kern w:val="0"/>
          <w:szCs w:val="21"/>
        </w:rPr>
        <w:t>参考答案：</w:t>
      </w:r>
    </w:p>
    <w:p w:rsidR="001467FB" w:rsidRPr="00F1404D" w:rsidRDefault="001467FB" w:rsidP="00F1404D">
      <w:pPr>
        <w:rPr>
          <w:rFonts w:ascii="宋体" w:cs="宋体"/>
          <w:color w:val="000000"/>
          <w:kern w:val="0"/>
          <w:szCs w:val="21"/>
        </w:rPr>
      </w:pPr>
      <w:r w:rsidRPr="00F1404D">
        <w:rPr>
          <w:rFonts w:ascii="宋体" w:hAnsi="宋体" w:cs="宋体" w:hint="eastAsia"/>
          <w:color w:val="000000"/>
          <w:kern w:val="0"/>
          <w:szCs w:val="21"/>
        </w:rPr>
        <w:t>很抱歉，那天的房间已经订满了。</w:t>
      </w:r>
    </w:p>
    <w:p w:rsidR="001467FB" w:rsidRPr="00F1404D" w:rsidRDefault="001467FB" w:rsidP="00F1404D">
      <w:pPr>
        <w:rPr>
          <w:rFonts w:ascii="宋体" w:cs="宋体"/>
          <w:color w:val="000000"/>
          <w:kern w:val="0"/>
          <w:szCs w:val="21"/>
        </w:rPr>
      </w:pPr>
    </w:p>
    <w:p w:rsidR="001467FB" w:rsidRPr="00F1404D" w:rsidRDefault="001467FB" w:rsidP="00F1404D">
      <w:pPr>
        <w:widowControl/>
        <w:jc w:val="left"/>
        <w:rPr>
          <w:rFonts w:ascii="Times New Roman" w:hAnsi="Times New Roman"/>
          <w:color w:val="000000"/>
          <w:kern w:val="0"/>
          <w:szCs w:val="21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11</w:t>
      </w:r>
      <w:r w:rsidRPr="00F1404D">
        <w:rPr>
          <w:rFonts w:ascii="Times New Roman" w:hAnsi="Times New Roman"/>
          <w:szCs w:val="24"/>
        </w:rPr>
        <w:t>7)</w:t>
      </w:r>
      <w:r w:rsidRPr="00F1404D">
        <w:rPr>
          <w:rFonts w:ascii="Times New Roman" w:hAnsi="Times New Roman"/>
          <w:color w:val="000000"/>
          <w:kern w:val="0"/>
          <w:szCs w:val="21"/>
        </w:rPr>
        <w:t xml:space="preserve"> You could try the Peace Hotel if you like.</w:t>
      </w:r>
      <w:r w:rsidRPr="00F1404D">
        <w:rPr>
          <w:rFonts w:ascii="Times New Roman" w:hAnsi="Times New Roman"/>
          <w:szCs w:val="24"/>
        </w:rPr>
        <w:t xml:space="preserve"> </w:t>
      </w:r>
    </w:p>
    <w:p w:rsidR="001467FB" w:rsidRPr="00F1404D" w:rsidRDefault="001467FB" w:rsidP="00F1404D">
      <w:pPr>
        <w:widowControl/>
        <w:jc w:val="left"/>
        <w:rPr>
          <w:rFonts w:ascii="宋体" w:cs="宋体"/>
          <w:color w:val="000000"/>
          <w:kern w:val="0"/>
          <w:szCs w:val="21"/>
        </w:rPr>
      </w:pPr>
      <w:r w:rsidRPr="00F1404D">
        <w:rPr>
          <w:rFonts w:ascii="宋体" w:hAnsi="宋体" w:cs="宋体" w:hint="eastAsia"/>
          <w:color w:val="000000"/>
          <w:kern w:val="0"/>
          <w:szCs w:val="21"/>
        </w:rPr>
        <w:t>参考答案：</w:t>
      </w:r>
    </w:p>
    <w:p w:rsidR="001467FB" w:rsidRPr="00F1404D" w:rsidRDefault="001467FB" w:rsidP="00F1404D">
      <w:pPr>
        <w:widowControl/>
        <w:jc w:val="left"/>
        <w:rPr>
          <w:rFonts w:ascii="Times New Roman" w:hAnsi="Times New Roman"/>
          <w:color w:val="000000"/>
          <w:szCs w:val="21"/>
        </w:rPr>
      </w:pPr>
      <w:r w:rsidRPr="00F1404D">
        <w:rPr>
          <w:rFonts w:ascii="宋体" w:hAnsi="宋体" w:cs="宋体" w:hint="eastAsia"/>
          <w:color w:val="000000"/>
          <w:kern w:val="0"/>
          <w:szCs w:val="21"/>
        </w:rPr>
        <w:t>如果您愿意你可以试一试和平饭店。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widowControl/>
        <w:jc w:val="left"/>
        <w:rPr>
          <w:rFonts w:ascii="Times New Roman" w:hAnsi="Times New Roman"/>
          <w:color w:val="000000"/>
          <w:kern w:val="0"/>
          <w:szCs w:val="21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11</w:t>
      </w:r>
      <w:r w:rsidRPr="00F1404D">
        <w:rPr>
          <w:rFonts w:ascii="Times New Roman" w:hAnsi="Times New Roman"/>
          <w:szCs w:val="24"/>
        </w:rPr>
        <w:t>8)</w:t>
      </w:r>
      <w:r w:rsidRPr="00F1404D">
        <w:rPr>
          <w:rFonts w:ascii="Times New Roman" w:hAnsi="Times New Roman"/>
          <w:color w:val="000000"/>
          <w:kern w:val="0"/>
          <w:szCs w:val="21"/>
        </w:rPr>
        <w:t xml:space="preserve"> It is RMB 550 per night for a twin room.</w:t>
      </w:r>
      <w:r w:rsidRPr="00F1404D">
        <w:rPr>
          <w:rFonts w:ascii="Times New Roman" w:hAnsi="Times New Roman"/>
          <w:szCs w:val="24"/>
        </w:rPr>
        <w:t xml:space="preserve"> </w:t>
      </w:r>
    </w:p>
    <w:p w:rsidR="001467FB" w:rsidRPr="00F1404D" w:rsidRDefault="001467FB" w:rsidP="00F1404D">
      <w:pPr>
        <w:rPr>
          <w:rFonts w:ascii="宋体" w:cs="宋体"/>
          <w:color w:val="000000"/>
          <w:kern w:val="0"/>
          <w:szCs w:val="21"/>
        </w:rPr>
      </w:pPr>
      <w:r w:rsidRPr="00F1404D">
        <w:rPr>
          <w:rFonts w:ascii="宋体" w:hAnsi="宋体" w:cs="宋体" w:hint="eastAsia"/>
          <w:color w:val="000000"/>
          <w:kern w:val="0"/>
          <w:szCs w:val="21"/>
        </w:rPr>
        <w:t>参考答案：</w:t>
      </w:r>
    </w:p>
    <w:p w:rsidR="001467FB" w:rsidRPr="00F1404D" w:rsidRDefault="001467FB" w:rsidP="00F1404D">
      <w:pPr>
        <w:rPr>
          <w:rFonts w:ascii="宋体" w:cs="宋体"/>
          <w:color w:val="000000"/>
          <w:kern w:val="0"/>
          <w:szCs w:val="21"/>
        </w:rPr>
      </w:pPr>
      <w:r w:rsidRPr="00F1404D">
        <w:rPr>
          <w:rFonts w:ascii="宋体" w:hAnsi="宋体" w:cs="宋体" w:hint="eastAsia"/>
          <w:color w:val="000000"/>
          <w:kern w:val="0"/>
          <w:szCs w:val="21"/>
        </w:rPr>
        <w:t>双人间每间每晚</w:t>
      </w:r>
      <w:r w:rsidRPr="00F1404D">
        <w:rPr>
          <w:rFonts w:ascii="宋体" w:hAnsi="宋体" w:cs="宋体"/>
          <w:color w:val="000000"/>
          <w:kern w:val="0"/>
          <w:szCs w:val="21"/>
        </w:rPr>
        <w:t>550</w:t>
      </w:r>
      <w:r w:rsidRPr="00F1404D">
        <w:rPr>
          <w:rFonts w:ascii="宋体" w:hAnsi="宋体" w:cs="宋体" w:hint="eastAsia"/>
          <w:color w:val="000000"/>
          <w:kern w:val="0"/>
          <w:szCs w:val="21"/>
        </w:rPr>
        <w:t xml:space="preserve">元。　</w:t>
      </w:r>
    </w:p>
    <w:p w:rsidR="001467FB" w:rsidRPr="00F1404D" w:rsidRDefault="001467FB" w:rsidP="00F1404D">
      <w:pPr>
        <w:rPr>
          <w:rFonts w:ascii="宋体" w:cs="宋体"/>
          <w:color w:val="000000"/>
          <w:kern w:val="0"/>
          <w:szCs w:val="21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11</w:t>
      </w:r>
      <w:r w:rsidRPr="00F1404D">
        <w:rPr>
          <w:rFonts w:ascii="Times New Roman" w:hAnsi="Times New Roman"/>
          <w:szCs w:val="24"/>
        </w:rPr>
        <w:t xml:space="preserve">9) We will confirm your reservation by E-mail.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我们会通过电子邮件确认您的预订。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widowControl/>
        <w:jc w:val="left"/>
        <w:rPr>
          <w:rFonts w:ascii="Times New Roman" w:hAnsi="Times New Roman"/>
          <w:color w:val="000000"/>
          <w:kern w:val="0"/>
          <w:szCs w:val="21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12</w:t>
      </w:r>
      <w:r w:rsidRPr="00F1404D">
        <w:rPr>
          <w:rFonts w:ascii="Times New Roman" w:hAnsi="Times New Roman"/>
          <w:szCs w:val="24"/>
        </w:rPr>
        <w:t>0)</w:t>
      </w:r>
      <w:r w:rsidRPr="00F1404D">
        <w:rPr>
          <w:rFonts w:ascii="Times New Roman" w:hAnsi="Times New Roman"/>
          <w:color w:val="000000"/>
          <w:kern w:val="0"/>
          <w:szCs w:val="21"/>
        </w:rPr>
        <w:t xml:space="preserve"> Thank you for calling.</w:t>
      </w:r>
      <w:r w:rsidRPr="00F1404D">
        <w:rPr>
          <w:rFonts w:ascii="Times New Roman" w:hAnsi="Times New Roman"/>
          <w:szCs w:val="24"/>
        </w:rPr>
        <w:t xml:space="preserve"> </w:t>
      </w:r>
    </w:p>
    <w:p w:rsidR="001467FB" w:rsidRPr="00F1404D" w:rsidRDefault="001467FB" w:rsidP="00F1404D">
      <w:pPr>
        <w:widowControl/>
        <w:jc w:val="left"/>
        <w:rPr>
          <w:rFonts w:ascii="宋体" w:cs="宋体"/>
          <w:color w:val="000000"/>
          <w:kern w:val="0"/>
          <w:szCs w:val="21"/>
        </w:rPr>
      </w:pPr>
      <w:r w:rsidRPr="00F1404D">
        <w:rPr>
          <w:rFonts w:ascii="宋体" w:hAnsi="宋体" w:cs="宋体" w:hint="eastAsia"/>
          <w:color w:val="000000"/>
          <w:kern w:val="0"/>
          <w:szCs w:val="21"/>
        </w:rPr>
        <w:t>参考答案：</w:t>
      </w:r>
    </w:p>
    <w:p w:rsidR="001467FB" w:rsidRPr="00F1404D" w:rsidRDefault="001467FB" w:rsidP="00F1404D">
      <w:pPr>
        <w:widowControl/>
        <w:jc w:val="left"/>
        <w:rPr>
          <w:rFonts w:ascii="宋体" w:cs="宋体"/>
          <w:color w:val="000000"/>
          <w:kern w:val="0"/>
          <w:szCs w:val="21"/>
        </w:rPr>
      </w:pPr>
      <w:r w:rsidRPr="00F1404D">
        <w:rPr>
          <w:rFonts w:ascii="宋体" w:hAnsi="宋体" w:cs="宋体" w:hint="eastAsia"/>
          <w:color w:val="000000"/>
          <w:kern w:val="0"/>
          <w:szCs w:val="21"/>
        </w:rPr>
        <w:t>多谢您打电话来。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color w:val="000000"/>
          <w:szCs w:val="21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12</w:t>
      </w:r>
      <w:r w:rsidRPr="00F1404D">
        <w:rPr>
          <w:rFonts w:ascii="Times New Roman" w:hAnsi="Times New Roman"/>
          <w:szCs w:val="24"/>
        </w:rPr>
        <w:t>1)</w:t>
      </w:r>
      <w:r w:rsidRPr="00F1404D">
        <w:rPr>
          <w:rFonts w:ascii="Times New Roman" w:hAnsi="Times New Roman"/>
          <w:color w:val="000000"/>
          <w:szCs w:val="21"/>
        </w:rPr>
        <w:t xml:space="preserve"> We are expecting your arrival.</w:t>
      </w:r>
      <w:r w:rsidRPr="00F1404D">
        <w:rPr>
          <w:rFonts w:ascii="Times New Roman" w:hAnsi="Times New Roman"/>
          <w:szCs w:val="24"/>
        </w:rPr>
        <w:t xml:space="preserve"> </w:t>
      </w:r>
    </w:p>
    <w:p w:rsidR="001467FB" w:rsidRPr="00F1404D" w:rsidRDefault="001467FB" w:rsidP="00F1404D">
      <w:pPr>
        <w:rPr>
          <w:rFonts w:ascii="宋体"/>
          <w:color w:val="000000"/>
          <w:szCs w:val="21"/>
        </w:rPr>
      </w:pPr>
      <w:r w:rsidRPr="00F1404D">
        <w:rPr>
          <w:rFonts w:ascii="宋体" w:hAnsi="宋体" w:hint="eastAsia"/>
          <w:color w:val="000000"/>
          <w:szCs w:val="21"/>
        </w:rPr>
        <w:t>参考答案：</w:t>
      </w:r>
    </w:p>
    <w:p w:rsidR="001467FB" w:rsidRPr="00F1404D" w:rsidRDefault="001467FB" w:rsidP="00F1404D">
      <w:pPr>
        <w:rPr>
          <w:rFonts w:ascii="宋体"/>
          <w:color w:val="000000"/>
          <w:szCs w:val="21"/>
        </w:rPr>
      </w:pPr>
      <w:r w:rsidRPr="00F1404D">
        <w:rPr>
          <w:rFonts w:ascii="宋体" w:hAnsi="宋体" w:hint="eastAsia"/>
          <w:color w:val="000000"/>
          <w:szCs w:val="21"/>
        </w:rPr>
        <w:t>我们期待您的到来。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12</w:t>
      </w:r>
      <w:r w:rsidRPr="00F1404D">
        <w:rPr>
          <w:rFonts w:ascii="Times New Roman" w:hAnsi="Times New Roman"/>
          <w:szCs w:val="24"/>
        </w:rPr>
        <w:t xml:space="preserve">2) I’d like to postpone my check-in time.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我要推迟入住时间。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12</w:t>
      </w:r>
      <w:r w:rsidRPr="00F1404D">
        <w:rPr>
          <w:rFonts w:ascii="Times New Roman" w:hAnsi="Times New Roman"/>
          <w:szCs w:val="24"/>
        </w:rPr>
        <w:t xml:space="preserve">3) Here is the tariff.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这是房价表。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12</w:t>
      </w:r>
      <w:r w:rsidRPr="00F1404D">
        <w:rPr>
          <w:rFonts w:ascii="Times New Roman" w:hAnsi="Times New Roman"/>
          <w:szCs w:val="24"/>
        </w:rPr>
        <w:t xml:space="preserve">4) Breakfast is included /excluded.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早餐是包含在内的</w:t>
      </w:r>
      <w:r w:rsidRPr="00F1404D">
        <w:rPr>
          <w:rFonts w:ascii="Times New Roman" w:hAnsi="Times New Roman"/>
          <w:szCs w:val="24"/>
        </w:rPr>
        <w:t>/</w:t>
      </w:r>
      <w:r w:rsidRPr="00F1404D">
        <w:rPr>
          <w:rFonts w:ascii="Times New Roman" w:hAnsi="Times New Roman" w:hint="eastAsia"/>
          <w:szCs w:val="24"/>
        </w:rPr>
        <w:t>不包含在内的。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12</w:t>
      </w:r>
      <w:r w:rsidRPr="00F1404D">
        <w:rPr>
          <w:rFonts w:ascii="Times New Roman" w:hAnsi="Times New Roman"/>
          <w:szCs w:val="24"/>
        </w:rPr>
        <w:t xml:space="preserve">5) What’s your nationality?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请问您的国籍是哪里</w:t>
      </w:r>
      <w:r w:rsidRPr="00F1404D">
        <w:rPr>
          <w:rFonts w:ascii="Times New Roman" w:hAnsi="Times New Roman"/>
          <w:szCs w:val="24"/>
        </w:rPr>
        <w:t>?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12</w:t>
      </w:r>
      <w:r w:rsidRPr="00F1404D">
        <w:rPr>
          <w:rFonts w:ascii="Times New Roman" w:hAnsi="Times New Roman"/>
          <w:szCs w:val="24"/>
        </w:rPr>
        <w:t xml:space="preserve">6) Please pay the room deposit in advance.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请您预付房费押金。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12</w:t>
      </w:r>
      <w:r w:rsidRPr="00F1404D">
        <w:rPr>
          <w:rFonts w:ascii="Times New Roman" w:hAnsi="Times New Roman"/>
          <w:szCs w:val="24"/>
        </w:rPr>
        <w:t>7) How did you make the reservation</w:t>
      </w:r>
      <w:r w:rsidRPr="00F1404D">
        <w:rPr>
          <w:rFonts w:ascii="Times New Roman" w:hAnsi="Times New Roman" w:hint="eastAsia"/>
          <w:szCs w:val="24"/>
        </w:rPr>
        <w:t>，</w:t>
      </w:r>
      <w:r w:rsidRPr="00F1404D">
        <w:rPr>
          <w:rFonts w:ascii="Times New Roman" w:hAnsi="Times New Roman"/>
          <w:szCs w:val="24"/>
        </w:rPr>
        <w:t>by telephone or by internet</w:t>
      </w:r>
      <w:r>
        <w:rPr>
          <w:rFonts w:ascii="Times New Roman" w:hAnsi="Times New Roman" w:hint="eastAsia"/>
          <w:szCs w:val="24"/>
        </w:rPr>
        <w:t>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您是以什么方式办理的预订，电话还是网络？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12</w:t>
      </w:r>
      <w:r w:rsidRPr="00F1404D">
        <w:rPr>
          <w:rFonts w:ascii="Times New Roman" w:hAnsi="Times New Roman"/>
          <w:szCs w:val="24"/>
        </w:rPr>
        <w:t xml:space="preserve">8) I want to have an extension.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我想办理续住手续。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12</w:t>
      </w:r>
      <w:r w:rsidRPr="00F1404D">
        <w:rPr>
          <w:rFonts w:ascii="Times New Roman" w:hAnsi="Times New Roman"/>
          <w:szCs w:val="24"/>
        </w:rPr>
        <w:t>9) Let me give you a new card</w:t>
      </w:r>
      <w:r w:rsidRPr="00F1404D">
        <w:rPr>
          <w:rFonts w:ascii="Times New Roman" w:hAnsi="Times New Roman" w:hint="eastAsia"/>
          <w:szCs w:val="24"/>
        </w:rPr>
        <w:t>，</w:t>
      </w:r>
      <w:r w:rsidRPr="00F1404D">
        <w:rPr>
          <w:rFonts w:ascii="Times New Roman" w:hAnsi="Times New Roman"/>
          <w:szCs w:val="24"/>
        </w:rPr>
        <w:t xml:space="preserve">please.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我为您办理一张新卡吧。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13</w:t>
      </w:r>
      <w:r w:rsidRPr="00F1404D">
        <w:rPr>
          <w:rFonts w:ascii="Times New Roman" w:hAnsi="Times New Roman"/>
          <w:szCs w:val="24"/>
        </w:rPr>
        <w:t>0) May I leave a message for her</w:t>
      </w:r>
      <w:r>
        <w:rPr>
          <w:rFonts w:ascii="Times New Roman" w:hAnsi="Times New Roman" w:hint="eastAsia"/>
          <w:szCs w:val="24"/>
        </w:rPr>
        <w:t>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我能可她留言吗？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13</w:t>
      </w:r>
      <w:r w:rsidRPr="00F1404D">
        <w:rPr>
          <w:rFonts w:ascii="Times New Roman" w:hAnsi="Times New Roman"/>
          <w:szCs w:val="24"/>
        </w:rPr>
        <w:t>1) Are there any letters for me</w:t>
      </w:r>
      <w:r>
        <w:rPr>
          <w:rFonts w:ascii="Times New Roman" w:hAnsi="Times New Roman" w:hint="eastAsia"/>
          <w:szCs w:val="24"/>
        </w:rPr>
        <w:t>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这儿有我的信件吗？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>2) How can I get there</w:t>
      </w:r>
      <w:r>
        <w:rPr>
          <w:rFonts w:ascii="Times New Roman" w:hAnsi="Times New Roman" w:hint="eastAsia"/>
          <w:szCs w:val="24"/>
        </w:rPr>
        <w:t>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我怎样去那里？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 xml:space="preserve">3) Did you sleep well last night?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  <w:r w:rsidRPr="00F1404D">
        <w:rPr>
          <w:rFonts w:ascii="Times New Roman" w:hAnsi="Times New Roman"/>
          <w:szCs w:val="24"/>
        </w:rPr>
        <w:br/>
      </w:r>
      <w:r w:rsidRPr="00F1404D">
        <w:rPr>
          <w:rFonts w:ascii="Times New Roman" w:hAnsi="Times New Roman" w:hint="eastAsia"/>
          <w:szCs w:val="24"/>
        </w:rPr>
        <w:t>昨晚您睡得还好吗？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>4) D</w:t>
      </w:r>
      <w:r>
        <w:rPr>
          <w:rFonts w:ascii="Times New Roman" w:hAnsi="Times New Roman"/>
          <w:szCs w:val="24"/>
        </w:rPr>
        <w:t>id you use mini-bar just now?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请问您刚用过房间里小冰箱中的食品吗</w:t>
      </w:r>
      <w:r w:rsidRPr="00F1404D">
        <w:rPr>
          <w:rFonts w:ascii="Times New Roman" w:hAnsi="Times New Roman"/>
          <w:szCs w:val="24"/>
        </w:rPr>
        <w:t>?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 xml:space="preserve">5)I’ll check it with the departments concerned right now.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我马上与相关部门核实一下。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>6)Shall I draw up your bill for you</w:t>
      </w:r>
      <w:r>
        <w:rPr>
          <w:rFonts w:ascii="Times New Roman" w:hAnsi="Times New Roman" w:hint="eastAsia"/>
          <w:szCs w:val="24"/>
        </w:rPr>
        <w:t>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我把您的账单开出来好吗？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 xml:space="preserve">7) Item 3 refers to the room service.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项目</w:t>
      </w:r>
      <w:r w:rsidRPr="00F1404D"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 w:hint="eastAsia"/>
          <w:szCs w:val="24"/>
        </w:rPr>
        <w:t>是指客房送餐服务。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 xml:space="preserve">8) This item is laundry charge.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这项是洗衣费。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1"/>
        </w:rPr>
      </w:pPr>
      <w:r w:rsidRPr="00F1404D">
        <w:rPr>
          <w:rFonts w:ascii="Times New Roman" w:hAnsi="Times New Roman"/>
          <w:szCs w:val="24"/>
        </w:rPr>
        <w:t>(1</w:t>
      </w:r>
      <w:r>
        <w:rPr>
          <w:rFonts w:ascii="Times New Roman" w:hAnsi="Times New Roman"/>
          <w:szCs w:val="24"/>
        </w:rPr>
        <w:t>3</w:t>
      </w:r>
      <w:r w:rsidRPr="00F1404D">
        <w:rPr>
          <w:rFonts w:ascii="Times New Roman" w:hAnsi="Times New Roman"/>
          <w:szCs w:val="24"/>
        </w:rPr>
        <w:t>9)</w:t>
      </w:r>
      <w:r w:rsidRPr="00F1404D">
        <w:rPr>
          <w:rFonts w:ascii="Times New Roman" w:hAnsi="Times New Roman"/>
          <w:szCs w:val="21"/>
        </w:rPr>
        <w:t xml:space="preserve"> I am the hotel representative.</w:t>
      </w:r>
      <w:r w:rsidRPr="00F1404D">
        <w:rPr>
          <w:rFonts w:ascii="Times New Roman" w:hAnsi="Times New Roman"/>
          <w:szCs w:val="24"/>
        </w:rPr>
        <w:t xml:space="preserve"> </w:t>
      </w:r>
    </w:p>
    <w:p w:rsidR="001467FB" w:rsidRPr="00F1404D" w:rsidRDefault="001467FB" w:rsidP="00F1404D">
      <w:pPr>
        <w:rPr>
          <w:rFonts w:ascii="Times New Roman" w:hAnsi="Times New Roman"/>
          <w:szCs w:val="21"/>
        </w:rPr>
      </w:pPr>
      <w:r w:rsidRPr="00F1404D">
        <w:rPr>
          <w:rFonts w:ascii="Times New Roman" w:hAnsi="Times New Roman" w:hint="eastAsia"/>
          <w:szCs w:val="21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1"/>
        </w:rPr>
      </w:pPr>
      <w:r w:rsidRPr="00F1404D">
        <w:rPr>
          <w:rFonts w:ascii="Times New Roman" w:hAnsi="Times New Roman" w:hint="eastAsia"/>
          <w:szCs w:val="21"/>
        </w:rPr>
        <w:t>我是酒店代表。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14</w:t>
      </w:r>
      <w:r w:rsidRPr="00F1404D">
        <w:rPr>
          <w:rFonts w:ascii="Times New Roman" w:hAnsi="Times New Roman"/>
          <w:szCs w:val="24"/>
        </w:rPr>
        <w:t xml:space="preserve">0) we have shuttle bus to the airport.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我们有去机场的班车。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14</w:t>
      </w:r>
      <w:r w:rsidRPr="00F1404D">
        <w:rPr>
          <w:rFonts w:ascii="Times New Roman" w:hAnsi="Times New Roman"/>
          <w:szCs w:val="24"/>
        </w:rPr>
        <w:t xml:space="preserve">1) We offer parking service.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我们提供泊车服务。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14</w:t>
      </w:r>
      <w:r w:rsidRPr="00F1404D">
        <w:rPr>
          <w:rFonts w:ascii="Times New Roman" w:hAnsi="Times New Roman"/>
          <w:szCs w:val="24"/>
        </w:rPr>
        <w:t xml:space="preserve">2) Would you like to have a brochure of the hotel?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您要酒店的介绍册吗？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14</w:t>
      </w:r>
      <w:r w:rsidRPr="00F1404D">
        <w:rPr>
          <w:rFonts w:ascii="Times New Roman" w:hAnsi="Times New Roman"/>
          <w:szCs w:val="24"/>
        </w:rPr>
        <w:t xml:space="preserve">3) May I lead the way, sir?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先生，我来领路，好吗？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14</w:t>
      </w:r>
      <w:r w:rsidRPr="00F1404D">
        <w:rPr>
          <w:rFonts w:ascii="Times New Roman" w:hAnsi="Times New Roman"/>
          <w:szCs w:val="24"/>
        </w:rPr>
        <w:t xml:space="preserve">4) This is the emergency exit.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这是紧急出口。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14</w:t>
      </w:r>
      <w:r w:rsidRPr="00F1404D">
        <w:rPr>
          <w:rFonts w:ascii="Times New Roman" w:hAnsi="Times New Roman"/>
          <w:szCs w:val="24"/>
        </w:rPr>
        <w:t xml:space="preserve">5) Please leave your luggage out of your door.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请您将行李放在门外。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14</w:t>
      </w:r>
      <w:r w:rsidRPr="00F1404D">
        <w:rPr>
          <w:rFonts w:ascii="Times New Roman" w:hAnsi="Times New Roman"/>
          <w:szCs w:val="24"/>
        </w:rPr>
        <w:t xml:space="preserve">6) The business center is on the second floor.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商务中心在二楼。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14</w:t>
      </w:r>
      <w:r w:rsidRPr="00F1404D">
        <w:rPr>
          <w:rFonts w:ascii="Times New Roman" w:hAnsi="Times New Roman"/>
          <w:szCs w:val="24"/>
        </w:rPr>
        <w:t xml:space="preserve">7) Where can I book flight ticket?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哪里可以订飞机票</w:t>
      </w:r>
      <w:r w:rsidRPr="00F1404D">
        <w:rPr>
          <w:rFonts w:ascii="Times New Roman" w:hAnsi="Times New Roman"/>
          <w:szCs w:val="24"/>
        </w:rPr>
        <w:t>?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14</w:t>
      </w:r>
      <w:r w:rsidRPr="00F1404D">
        <w:rPr>
          <w:rFonts w:ascii="Times New Roman" w:hAnsi="Times New Roman"/>
          <w:szCs w:val="24"/>
        </w:rPr>
        <w:t xml:space="preserve">8) We have just received a fax for you.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我们刚收到您的一份传真。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14</w:t>
      </w:r>
      <w:r w:rsidRPr="00F1404D">
        <w:rPr>
          <w:rFonts w:ascii="Times New Roman" w:hAnsi="Times New Roman"/>
          <w:szCs w:val="24"/>
        </w:rPr>
        <w:t xml:space="preserve">9) Please check it after typing.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打字完后</w:t>
      </w:r>
      <w:r w:rsidRPr="00F1404D">
        <w:rPr>
          <w:rFonts w:ascii="Times New Roman" w:hAnsi="Times New Roman"/>
          <w:szCs w:val="24"/>
        </w:rPr>
        <w:t>,</w:t>
      </w:r>
      <w:r w:rsidRPr="00F1404D">
        <w:rPr>
          <w:rFonts w:ascii="Times New Roman" w:hAnsi="Times New Roman" w:hint="eastAsia"/>
          <w:szCs w:val="24"/>
        </w:rPr>
        <w:t>请您校对。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1C05BB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15</w:t>
      </w:r>
      <w:r w:rsidRPr="00F1404D">
        <w:rPr>
          <w:rFonts w:ascii="Times New Roman" w:hAnsi="Times New Roman"/>
          <w:szCs w:val="24"/>
        </w:rPr>
        <w:t xml:space="preserve">0) Do you know how to use this copier? 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参考答案：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  <w:r w:rsidRPr="00F1404D">
        <w:rPr>
          <w:rFonts w:ascii="Times New Roman" w:hAnsi="Times New Roman" w:hint="eastAsia"/>
          <w:szCs w:val="24"/>
        </w:rPr>
        <w:t>您知道如何使用复印机吗</w:t>
      </w:r>
      <w:r w:rsidRPr="00F1404D">
        <w:rPr>
          <w:rFonts w:ascii="Times New Roman" w:hAnsi="Times New Roman"/>
          <w:szCs w:val="24"/>
        </w:rPr>
        <w:t>?</w:t>
      </w: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p w:rsidR="001467FB" w:rsidRPr="00F1404D" w:rsidRDefault="001467FB" w:rsidP="00F1404D">
      <w:pPr>
        <w:rPr>
          <w:rFonts w:ascii="Times New Roman" w:hAnsi="Times New Roman"/>
          <w:szCs w:val="24"/>
        </w:rPr>
      </w:pPr>
    </w:p>
    <w:sectPr w:rsidR="001467FB" w:rsidRPr="00F1404D" w:rsidSect="0011310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7FB" w:rsidRDefault="001467FB" w:rsidP="00002EDF">
      <w:r>
        <w:separator/>
      </w:r>
    </w:p>
  </w:endnote>
  <w:endnote w:type="continuationSeparator" w:id="0">
    <w:p w:rsidR="001467FB" w:rsidRDefault="001467FB" w:rsidP="0000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FB" w:rsidRDefault="001467FB"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noProof/>
      </w:rPr>
      <w:t>14</w:t>
    </w:r>
    <w:r>
      <w:rPr>
        <w:b/>
        <w:bCs/>
      </w:rPr>
      <w:fldChar w:fldCharType="end"/>
    </w:r>
  </w:p>
  <w:p w:rsidR="001467FB" w:rsidRDefault="001467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7FB" w:rsidRDefault="001467FB" w:rsidP="00002EDF">
      <w:r>
        <w:separator/>
      </w:r>
    </w:p>
  </w:footnote>
  <w:footnote w:type="continuationSeparator" w:id="0">
    <w:p w:rsidR="001467FB" w:rsidRDefault="001467FB" w:rsidP="00002E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2A3"/>
    <w:rsid w:val="00002EDF"/>
    <w:rsid w:val="00113108"/>
    <w:rsid w:val="001467FB"/>
    <w:rsid w:val="001C05BB"/>
    <w:rsid w:val="00297846"/>
    <w:rsid w:val="002A0DD3"/>
    <w:rsid w:val="00404F9D"/>
    <w:rsid w:val="00443661"/>
    <w:rsid w:val="005E5974"/>
    <w:rsid w:val="0072067A"/>
    <w:rsid w:val="007E7684"/>
    <w:rsid w:val="00847BA9"/>
    <w:rsid w:val="00C36A5C"/>
    <w:rsid w:val="00CD2B3D"/>
    <w:rsid w:val="00EC14DB"/>
    <w:rsid w:val="00EE12A3"/>
    <w:rsid w:val="00F1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10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2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02ED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02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2EDF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F1404D"/>
    <w:pPr>
      <w:ind w:left="1050" w:hangingChars="500" w:hanging="1050"/>
      <w:jc w:val="center"/>
    </w:pPr>
    <w:rPr>
      <w:rFonts w:ascii="Times New Roman" w:hAnsi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1404D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14</Pages>
  <Words>1483</Words>
  <Characters>8459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方敏</dc:creator>
  <cp:keywords/>
  <dc:description/>
  <cp:lastModifiedBy>SUN</cp:lastModifiedBy>
  <cp:revision>7</cp:revision>
  <dcterms:created xsi:type="dcterms:W3CDTF">2015-09-22T13:39:00Z</dcterms:created>
  <dcterms:modified xsi:type="dcterms:W3CDTF">2016-09-28T03:01:00Z</dcterms:modified>
</cp:coreProperties>
</file>